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DD7D0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72CFE02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Baker.</w:t>
      </w:r>
    </w:p>
    <w:p w14:paraId="74197C73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C82CEF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7088B1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Oct.1407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Whetlay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draper(q.v.), made him an executor of his Will.</w:t>
      </w:r>
    </w:p>
    <w:p w14:paraId="7A38CD28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70237615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1B75FBE4" w14:textId="77777777" w:rsidR="00B61D5F" w:rsidRDefault="00B61D5F" w:rsidP="00B61D5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Centuries” Robert A. Wood.  Ph.D. Thesis, Royal Holloway, University</w:t>
      </w:r>
    </w:p>
    <w:p w14:paraId="184D21D6" w14:textId="77777777" w:rsidR="00B61D5F" w:rsidRDefault="00B61D5F" w:rsidP="00B61D5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London, 2012, p.55)</w:t>
      </w:r>
    </w:p>
    <w:p w14:paraId="6217D792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B5EB28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0B45AF" w14:textId="77777777" w:rsidR="00B61D5F" w:rsidRDefault="00B61D5F" w:rsidP="00B61D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April 2021</w:t>
      </w:r>
    </w:p>
    <w:p w14:paraId="75DEE95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466A3" w14:textId="77777777" w:rsidR="00B61D5F" w:rsidRDefault="00B61D5F" w:rsidP="009139A6">
      <w:r>
        <w:separator/>
      </w:r>
    </w:p>
  </w:endnote>
  <w:endnote w:type="continuationSeparator" w:id="0">
    <w:p w14:paraId="0A52E5BD" w14:textId="77777777" w:rsidR="00B61D5F" w:rsidRDefault="00B61D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110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9004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EB0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1F66" w14:textId="77777777" w:rsidR="00B61D5F" w:rsidRDefault="00B61D5F" w:rsidP="009139A6">
      <w:r>
        <w:separator/>
      </w:r>
    </w:p>
  </w:footnote>
  <w:footnote w:type="continuationSeparator" w:id="0">
    <w:p w14:paraId="36E6CD8B" w14:textId="77777777" w:rsidR="00B61D5F" w:rsidRDefault="00B61D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9F0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D1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12B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D5F"/>
    <w:rsid w:val="000666E0"/>
    <w:rsid w:val="002510B7"/>
    <w:rsid w:val="005C130B"/>
    <w:rsid w:val="00826F5C"/>
    <w:rsid w:val="009139A6"/>
    <w:rsid w:val="009448BB"/>
    <w:rsid w:val="00A3176C"/>
    <w:rsid w:val="00AE65F8"/>
    <w:rsid w:val="00B61D5F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A212D"/>
  <w15:chartTrackingRefBased/>
  <w15:docId w15:val="{2517A619-309E-47DF-A102-C75EECB3C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2021-04-29T11:48:00Z</dcterms:created>
  <dcterms:modified xsi:type="dcterms:W3CDTF">2021-04-29T11:49:00Z</dcterms:modified>
</cp:coreProperties>
</file>